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852C0" w14:textId="77777777" w:rsidR="001B227E" w:rsidRDefault="001B227E" w:rsidP="001B227E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  <w:u w:val="single"/>
        </w:rPr>
        <w:t>John WARRE</w:t>
      </w:r>
      <w:r>
        <w:rPr>
          <w:rFonts w:cs="Times New Roman"/>
          <w:sz w:val="22"/>
        </w:rPr>
        <w:t xml:space="preserve">   </w:t>
      </w:r>
      <w:proofErr w:type="gramStart"/>
      <w:r>
        <w:rPr>
          <w:rFonts w:cs="Times New Roman"/>
          <w:sz w:val="22"/>
        </w:rPr>
        <w:t xml:space="preserve">   (</w:t>
      </w:r>
      <w:proofErr w:type="gramEnd"/>
      <w:r>
        <w:rPr>
          <w:rFonts w:cs="Times New Roman"/>
          <w:sz w:val="22"/>
        </w:rPr>
        <w:t>fl.1446)</w:t>
      </w:r>
    </w:p>
    <w:p w14:paraId="6D2B4014" w14:textId="77777777" w:rsidR="001B227E" w:rsidRDefault="001B227E" w:rsidP="001B227E">
      <w:pPr>
        <w:pStyle w:val="NoSpacing"/>
        <w:jc w:val="both"/>
        <w:rPr>
          <w:rFonts w:cs="Times New Roman"/>
          <w:sz w:val="22"/>
        </w:rPr>
      </w:pPr>
    </w:p>
    <w:p w14:paraId="2F461F2D" w14:textId="77777777" w:rsidR="001B227E" w:rsidRDefault="001B227E" w:rsidP="001B227E">
      <w:pPr>
        <w:pStyle w:val="NoSpacing"/>
        <w:jc w:val="both"/>
        <w:rPr>
          <w:rFonts w:cs="Times New Roman"/>
          <w:sz w:val="22"/>
        </w:rPr>
      </w:pPr>
    </w:p>
    <w:p w14:paraId="3026C802" w14:textId="77777777" w:rsidR="001B227E" w:rsidRDefault="001B227E" w:rsidP="001B227E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ab/>
        <w:t>1446</w:t>
      </w:r>
      <w:r>
        <w:rPr>
          <w:rFonts w:cs="Times New Roman"/>
          <w:sz w:val="22"/>
        </w:rPr>
        <w:tab/>
        <w:t xml:space="preserve">Thomas Sende, Vicar of Burford, Oxfordshire(q.v.), brought a plaint of </w:t>
      </w:r>
      <w:proofErr w:type="gramStart"/>
      <w:r>
        <w:rPr>
          <w:rFonts w:cs="Times New Roman"/>
          <w:sz w:val="22"/>
        </w:rPr>
        <w:t>conspiracy</w:t>
      </w:r>
      <w:proofErr w:type="gramEnd"/>
    </w:p>
    <w:p w14:paraId="5AD3B337" w14:textId="77777777" w:rsidR="001B227E" w:rsidRDefault="001B227E" w:rsidP="001B227E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  <w:t>against him and three others.</w:t>
      </w:r>
    </w:p>
    <w:p w14:paraId="068F318E" w14:textId="77777777" w:rsidR="001B227E" w:rsidRDefault="001B227E" w:rsidP="001B22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3E6CCFA1" w14:textId="77777777" w:rsidR="001B227E" w:rsidRDefault="001B227E" w:rsidP="001B227E">
      <w:pPr>
        <w:pStyle w:val="NoSpacing"/>
        <w:jc w:val="both"/>
        <w:rPr>
          <w:rFonts w:cs="Times New Roman"/>
          <w:szCs w:val="24"/>
        </w:rPr>
      </w:pPr>
    </w:p>
    <w:p w14:paraId="6F66326B" w14:textId="77777777" w:rsidR="001B227E" w:rsidRDefault="001B227E" w:rsidP="001B227E">
      <w:pPr>
        <w:pStyle w:val="NoSpacing"/>
        <w:jc w:val="both"/>
        <w:rPr>
          <w:rFonts w:cs="Times New Roman"/>
          <w:szCs w:val="24"/>
        </w:rPr>
      </w:pPr>
    </w:p>
    <w:p w14:paraId="3EA93865" w14:textId="77777777" w:rsidR="001B227E" w:rsidRDefault="001B227E" w:rsidP="001B227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November 2023</w:t>
      </w:r>
    </w:p>
    <w:p w14:paraId="0C669B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8F0DD" w14:textId="77777777" w:rsidR="001B227E" w:rsidRDefault="001B227E" w:rsidP="009139A6">
      <w:r>
        <w:separator/>
      </w:r>
    </w:p>
  </w:endnote>
  <w:endnote w:type="continuationSeparator" w:id="0">
    <w:p w14:paraId="6DB5BCBE" w14:textId="77777777" w:rsidR="001B227E" w:rsidRDefault="001B22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48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8C6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77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C0874" w14:textId="77777777" w:rsidR="001B227E" w:rsidRDefault="001B227E" w:rsidP="009139A6">
      <w:r>
        <w:separator/>
      </w:r>
    </w:p>
  </w:footnote>
  <w:footnote w:type="continuationSeparator" w:id="0">
    <w:p w14:paraId="7C883456" w14:textId="77777777" w:rsidR="001B227E" w:rsidRDefault="001B22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3C6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9EC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EB7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27E"/>
    <w:rsid w:val="000666E0"/>
    <w:rsid w:val="001B227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A5CED"/>
  <w15:chartTrackingRefBased/>
  <w15:docId w15:val="{93D09FFD-583B-4E40-8C11-4A8662057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B22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2023-11-30T15:43:00Z</dcterms:created>
  <dcterms:modified xsi:type="dcterms:W3CDTF">2023-11-30T15:44:00Z</dcterms:modified>
</cp:coreProperties>
</file>